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7C817" w14:textId="77777777" w:rsidR="00A43475" w:rsidRPr="007E6041" w:rsidRDefault="00A43475" w:rsidP="00A43475">
      <w:pPr>
        <w:ind w:right="450"/>
        <w:contextualSpacing/>
        <w:jc w:val="center"/>
        <w:rPr>
          <w:b/>
          <w:color w:val="000000"/>
          <w:sz w:val="30"/>
          <w:szCs w:val="30"/>
        </w:rPr>
      </w:pPr>
      <w:r>
        <w:rPr>
          <w:noProof/>
          <w:color w:val="000000"/>
          <w:sz w:val="22"/>
          <w:szCs w:val="22"/>
          <w:lang w:eastAsia="en-US"/>
        </w:rPr>
        <w:drawing>
          <wp:anchor distT="0" distB="0" distL="114300" distR="114300" simplePos="0" relativeHeight="251659264" behindDoc="0" locked="0" layoutInCell="1" allowOverlap="1" wp14:anchorId="480556A3" wp14:editId="4E2C3809">
            <wp:simplePos x="0" y="0"/>
            <wp:positionH relativeFrom="column">
              <wp:posOffset>1991995</wp:posOffset>
            </wp:positionH>
            <wp:positionV relativeFrom="paragraph">
              <wp:posOffset>-456565</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93E6A2" w14:textId="77777777" w:rsidR="00A43475" w:rsidRDefault="00A43475" w:rsidP="00A43475">
      <w:pPr>
        <w:rPr>
          <w:b/>
          <w:i/>
        </w:rPr>
      </w:pPr>
    </w:p>
    <w:p w14:paraId="3F03AB3F" w14:textId="77777777" w:rsidR="00A43475" w:rsidRDefault="00A43475" w:rsidP="00A43475">
      <w:pPr>
        <w:rPr>
          <w:b/>
          <w:i/>
        </w:rPr>
      </w:pPr>
    </w:p>
    <w:p w14:paraId="0ACD53ED" w14:textId="77777777" w:rsidR="00A43475" w:rsidRDefault="00A43475" w:rsidP="00A43475">
      <w:pPr>
        <w:rPr>
          <w:b/>
          <w:i/>
        </w:rPr>
      </w:pPr>
    </w:p>
    <w:p w14:paraId="21E683BB" w14:textId="77777777" w:rsidR="00A43475" w:rsidRDefault="00A43475" w:rsidP="00A43475">
      <w:pPr>
        <w:rPr>
          <w:b/>
          <w:i/>
        </w:rPr>
      </w:pPr>
    </w:p>
    <w:p w14:paraId="2358713B" w14:textId="77777777" w:rsidR="00A43475" w:rsidRDefault="00A43475" w:rsidP="00A43475">
      <w:pPr>
        <w:rPr>
          <w:b/>
          <w:i/>
        </w:rPr>
      </w:pPr>
    </w:p>
    <w:p w14:paraId="12FCBC2D" w14:textId="0CFCB71C" w:rsidR="00A43475" w:rsidRPr="00AF00D2" w:rsidRDefault="00A43475" w:rsidP="00A43475">
      <w:pPr>
        <w:rPr>
          <w:b/>
          <w:i/>
        </w:rPr>
      </w:pPr>
      <w:r w:rsidRPr="00AF00D2">
        <w:rPr>
          <w:b/>
          <w:i/>
        </w:rPr>
        <w:t xml:space="preserve">Kolbe will be exhibiting at </w:t>
      </w:r>
      <w:r w:rsidR="000C4420">
        <w:rPr>
          <w:b/>
          <w:i/>
        </w:rPr>
        <w:t>the NAHB International Builders’ Show</w:t>
      </w:r>
      <w:r>
        <w:rPr>
          <w:b/>
          <w:i/>
          <w:iCs/>
          <w:color w:val="000000"/>
        </w:rPr>
        <w:t xml:space="preserve"> in Booth #</w:t>
      </w:r>
      <w:r w:rsidR="000C4420">
        <w:rPr>
          <w:b/>
          <w:i/>
          <w:iCs/>
          <w:color w:val="000000"/>
        </w:rPr>
        <w:t>W3870</w:t>
      </w:r>
    </w:p>
    <w:p w14:paraId="04CBD8BA" w14:textId="77777777" w:rsidR="00A43475" w:rsidRPr="007E6041" w:rsidRDefault="00A43475" w:rsidP="00A43475">
      <w:pPr>
        <w:ind w:right="450"/>
        <w:contextualSpacing/>
        <w:rPr>
          <w:i/>
          <w:color w:val="000000"/>
        </w:rPr>
      </w:pPr>
      <w:r w:rsidRPr="007E6041">
        <w:rPr>
          <w:i/>
          <w:color w:val="000000"/>
        </w:rPr>
        <w:t>Media contacts:</w:t>
      </w:r>
      <w:r w:rsidRPr="007E6041">
        <w:rPr>
          <w:i/>
          <w:color w:val="000000"/>
        </w:rPr>
        <w:tab/>
        <w:t>Heather West, 612-724-8760, heather@heatherwestpr.com</w:t>
      </w:r>
    </w:p>
    <w:p w14:paraId="1B460AE6" w14:textId="6C7864D9" w:rsidR="00A43475" w:rsidRPr="007E6041" w:rsidRDefault="00A43475" w:rsidP="00A43475">
      <w:pPr>
        <w:ind w:right="450"/>
        <w:contextualSpacing/>
        <w:rPr>
          <w:i/>
          <w:color w:val="000000"/>
        </w:rPr>
      </w:pPr>
      <w:r w:rsidRPr="007E6041">
        <w:rPr>
          <w:i/>
          <w:color w:val="000000"/>
        </w:rPr>
        <w:tab/>
      </w:r>
      <w:r w:rsidRPr="007E6041">
        <w:rPr>
          <w:i/>
          <w:color w:val="000000"/>
        </w:rPr>
        <w:tab/>
      </w:r>
      <w:r w:rsidR="0066338B">
        <w:rPr>
          <w:i/>
          <w:color w:val="000000"/>
        </w:rPr>
        <w:t>Cindy Bremer, 715-847-0570, cindy.bremer@kolbewindows.com</w:t>
      </w:r>
    </w:p>
    <w:p w14:paraId="691CDD4A" w14:textId="77777777" w:rsidR="00A43475" w:rsidRPr="007E6041" w:rsidRDefault="00A43475" w:rsidP="00A43475">
      <w:pPr>
        <w:ind w:right="450"/>
        <w:contextualSpacing/>
        <w:rPr>
          <w:i/>
          <w:color w:val="000000"/>
        </w:rPr>
      </w:pPr>
    </w:p>
    <w:p w14:paraId="13624184" w14:textId="502DD528" w:rsidR="00A43475" w:rsidRDefault="00E82B76" w:rsidP="00A43475">
      <w:pPr>
        <w:contextualSpacing/>
        <w:jc w:val="center"/>
        <w:rPr>
          <w:b/>
          <w:color w:val="000000"/>
          <w:sz w:val="30"/>
          <w:szCs w:val="30"/>
        </w:rPr>
      </w:pPr>
      <w:r>
        <w:rPr>
          <w:b/>
          <w:color w:val="000000"/>
          <w:sz w:val="30"/>
          <w:szCs w:val="30"/>
        </w:rPr>
        <w:t>Kolbe’s</w:t>
      </w:r>
      <w:r w:rsidR="00E110BB">
        <w:rPr>
          <w:b/>
          <w:color w:val="000000"/>
          <w:sz w:val="30"/>
          <w:szCs w:val="30"/>
        </w:rPr>
        <w:t xml:space="preserve"> </w:t>
      </w:r>
      <w:r w:rsidR="00052019">
        <w:rPr>
          <w:b/>
          <w:color w:val="000000"/>
          <w:sz w:val="30"/>
          <w:szCs w:val="30"/>
        </w:rPr>
        <w:t xml:space="preserve">Forgent Series </w:t>
      </w:r>
      <w:r w:rsidR="00D02833">
        <w:rPr>
          <w:b/>
          <w:color w:val="000000"/>
          <w:sz w:val="30"/>
          <w:szCs w:val="30"/>
        </w:rPr>
        <w:t xml:space="preserve">offers </w:t>
      </w:r>
      <w:r w:rsidR="005859BF">
        <w:rPr>
          <w:b/>
          <w:color w:val="000000"/>
          <w:sz w:val="30"/>
          <w:szCs w:val="30"/>
        </w:rPr>
        <w:t>durability, efficiency and easy installation</w:t>
      </w:r>
    </w:p>
    <w:p w14:paraId="3DE01484" w14:textId="77777777" w:rsidR="00052019" w:rsidRDefault="00052019" w:rsidP="00052019"/>
    <w:p w14:paraId="587FDA54" w14:textId="2453E6E4" w:rsidR="00052019" w:rsidRDefault="00052019" w:rsidP="00052019">
      <w:r>
        <w:t>Wausau, Wisconsin (</w:t>
      </w:r>
      <w:r w:rsidR="009C4C31">
        <w:t>Jan</w:t>
      </w:r>
      <w:bookmarkStart w:id="0" w:name="_GoBack"/>
      <w:bookmarkEnd w:id="0"/>
      <w:r w:rsidR="009C4C31">
        <w:t>. 2018</w:t>
      </w:r>
      <w:r>
        <w:t xml:space="preserve">) – </w:t>
      </w:r>
      <w:r w:rsidR="000E20AE">
        <w:t>During</w:t>
      </w:r>
      <w:r w:rsidR="00C65060">
        <w:t xml:space="preserve"> </w:t>
      </w:r>
      <w:r>
        <w:t>the N</w:t>
      </w:r>
      <w:r w:rsidR="007F68B8">
        <w:t xml:space="preserve">ational </w:t>
      </w:r>
      <w:r>
        <w:t>A</w:t>
      </w:r>
      <w:r w:rsidR="007F68B8">
        <w:t xml:space="preserve">ssociation of </w:t>
      </w:r>
      <w:r>
        <w:t>H</w:t>
      </w:r>
      <w:r w:rsidR="007F68B8">
        <w:t xml:space="preserve">ome </w:t>
      </w:r>
      <w:r>
        <w:t>B</w:t>
      </w:r>
      <w:r w:rsidR="007F68B8">
        <w:t>uilders</w:t>
      </w:r>
      <w:r>
        <w:t xml:space="preserve"> International Builders’ Show </w:t>
      </w:r>
      <w:r w:rsidR="007F68B8">
        <w:t xml:space="preserve">(NAHB IBS) </w:t>
      </w:r>
      <w:r>
        <w:t xml:space="preserve">in booth #W3870, Kolbe Windows &amp; Doors </w:t>
      </w:r>
      <w:r w:rsidR="00CF7CDF">
        <w:t xml:space="preserve">will </w:t>
      </w:r>
      <w:r w:rsidR="0031547E">
        <w:t xml:space="preserve">highlight </w:t>
      </w:r>
      <w:r w:rsidR="007F68B8">
        <w:t xml:space="preserve">its </w:t>
      </w:r>
      <w:r w:rsidR="0031547E">
        <w:t>Forgent</w:t>
      </w:r>
      <w:r w:rsidR="0031547E" w:rsidRPr="0031547E">
        <w:rPr>
          <w:vertAlign w:val="superscript"/>
        </w:rPr>
        <w:t>®</w:t>
      </w:r>
      <w:r>
        <w:t xml:space="preserve"> Series</w:t>
      </w:r>
      <w:r w:rsidR="007F68B8">
        <w:t xml:space="preserve"> window and door products</w:t>
      </w:r>
      <w:r>
        <w:t>.</w:t>
      </w:r>
    </w:p>
    <w:p w14:paraId="3BE7A235" w14:textId="77777777" w:rsidR="00052019" w:rsidRDefault="00052019" w:rsidP="00052019"/>
    <w:p w14:paraId="6DE8618A" w14:textId="030896D4" w:rsidR="00052019" w:rsidRDefault="00052019" w:rsidP="00052019">
      <w:r>
        <w:t>“Kolbe’s dedication to innovation, quality and product design has led to our devel</w:t>
      </w:r>
      <w:r w:rsidR="00C62B58">
        <w:t>opment of the Forgent Series</w:t>
      </w:r>
      <w:r w:rsidR="00A45DDB">
        <w:t>,”</w:t>
      </w:r>
      <w:r>
        <w:t xml:space="preserve"> states Jeff De Lonay, </w:t>
      </w:r>
      <w:r w:rsidR="002B5081">
        <w:t>p</w:t>
      </w:r>
      <w:r>
        <w:t xml:space="preserve">resident of </w:t>
      </w:r>
      <w:r w:rsidR="00F16A92">
        <w:t>Kolbe Windows &amp; Doors</w:t>
      </w:r>
      <w:r>
        <w:t xml:space="preserve">. </w:t>
      </w:r>
      <w:r w:rsidR="003B626F">
        <w:t>“</w:t>
      </w:r>
      <w:r w:rsidR="005859BF">
        <w:t>Our proprietary Glastra</w:t>
      </w:r>
      <w:r w:rsidR="005859BF" w:rsidRPr="005859BF">
        <w:rPr>
          <w:vertAlign w:val="superscript"/>
        </w:rPr>
        <w:t>®</w:t>
      </w:r>
      <w:r w:rsidR="005859BF">
        <w:t xml:space="preserve"> material, combined with unprecedented design, elevates these windows above other vinyl or fiberglass products</w:t>
      </w:r>
      <w:r w:rsidR="00A45DDB">
        <w:t>. Short lead times for projects requiring windows and doors quickly make the Forgent Series a perfect choice for new construction or replacement.</w:t>
      </w:r>
      <w:r w:rsidR="003B626F">
        <w:t>”</w:t>
      </w:r>
    </w:p>
    <w:p w14:paraId="2E60C967" w14:textId="77777777" w:rsidR="00052019" w:rsidRDefault="00052019" w:rsidP="00052019"/>
    <w:p w14:paraId="278C0BD5" w14:textId="1F79A655" w:rsidR="007F68B8" w:rsidRDefault="007F68B8" w:rsidP="007F68B8">
      <w:r>
        <w:t>Forgent Series offers multiple window types – casements, awnings, double hungs and sliding windows – engineered with Glastra on the exterior, with either wood or Glastra on the interior. Multi-chambered Glastra extrusions in an advanced ladder design add strength and resiliency and promote energy efficiency. An integral nailing fin, and welded sash and frame provide rigidity, keeping units square and preventing air and water from entering the joint.</w:t>
      </w:r>
    </w:p>
    <w:p w14:paraId="42AEA2CD" w14:textId="77777777" w:rsidR="007F68B8" w:rsidRDefault="007F68B8" w:rsidP="00052019"/>
    <w:p w14:paraId="238412E7" w14:textId="1819F7D3" w:rsidR="00E530C5" w:rsidRDefault="007F68B8" w:rsidP="00052019">
      <w:r>
        <w:t>Demonstrating the strength of the Glastra material used in Forgent Series window and doors, v</w:t>
      </w:r>
      <w:r w:rsidR="00E530C5">
        <w:t xml:space="preserve">isitors </w:t>
      </w:r>
      <w:r>
        <w:t xml:space="preserve">to Kolbe’s NAHB IBS booth </w:t>
      </w:r>
      <w:r w:rsidR="00E530C5">
        <w:t xml:space="preserve">will see videos of </w:t>
      </w:r>
      <w:r w:rsidR="008D71A4">
        <w:t>lab</w:t>
      </w:r>
      <w:r>
        <w:t>oratory</w:t>
      </w:r>
      <w:r w:rsidR="008D71A4">
        <w:t xml:space="preserve"> </w:t>
      </w:r>
      <w:r w:rsidR="00E530C5">
        <w:t xml:space="preserve">tests </w:t>
      </w:r>
      <w:r>
        <w:t>along with the products themselves</w:t>
      </w:r>
      <w:r w:rsidR="00E530C5">
        <w:t xml:space="preserve">. Three different installation methods </w:t>
      </w:r>
      <w:r>
        <w:t xml:space="preserve">also </w:t>
      </w:r>
      <w:r w:rsidR="00E530C5">
        <w:t xml:space="preserve">will be on display </w:t>
      </w:r>
      <w:r>
        <w:t>in the booth:</w:t>
      </w:r>
      <w:r w:rsidR="00E530C5">
        <w:t xml:space="preserve"> integral nailing fin, installation clips and screw</w:t>
      </w:r>
      <w:r w:rsidR="00DF2C60">
        <w:t xml:space="preserve"> </w:t>
      </w:r>
      <w:r w:rsidR="00E530C5">
        <w:t>through frame</w:t>
      </w:r>
      <w:r>
        <w:t>. B</w:t>
      </w:r>
      <w:r w:rsidR="00E530C5">
        <w:t xml:space="preserve">uilders </w:t>
      </w:r>
      <w:r>
        <w:t xml:space="preserve">can </w:t>
      </w:r>
      <w:r w:rsidR="00E530C5">
        <w:t>cho</w:t>
      </w:r>
      <w:r>
        <w:t>ose</w:t>
      </w:r>
      <w:r w:rsidR="00E530C5">
        <w:t xml:space="preserve"> which installation </w:t>
      </w:r>
      <w:r>
        <w:t xml:space="preserve">option </w:t>
      </w:r>
      <w:r w:rsidR="00E530C5">
        <w:t xml:space="preserve">will be fastest and easiest for </w:t>
      </w:r>
      <w:r w:rsidR="00DF2C60">
        <w:t>each project</w:t>
      </w:r>
      <w:r w:rsidR="00E530C5">
        <w:t>.</w:t>
      </w:r>
    </w:p>
    <w:p w14:paraId="5EDF8ACC" w14:textId="77777777" w:rsidR="00052019" w:rsidRDefault="00052019" w:rsidP="00052019"/>
    <w:p w14:paraId="202E7B46" w14:textId="37452B07" w:rsidR="00E96B08" w:rsidRDefault="005319E9" w:rsidP="00E96B08">
      <w:r>
        <w:t xml:space="preserve">In addition to Forgent windows, </w:t>
      </w:r>
      <w:r w:rsidR="003F2AEE">
        <w:t xml:space="preserve">the </w:t>
      </w:r>
      <w:r w:rsidR="00DB5F01">
        <w:t xml:space="preserve">Forgent Series includes </w:t>
      </w:r>
      <w:r>
        <w:t>complementary specialty windows, sliding patio doors and swinging patio doors. These complementary products offer the same aesthetic options and same short lead times</w:t>
      </w:r>
      <w:r w:rsidR="00DF2C60">
        <w:t>,</w:t>
      </w:r>
      <w:r>
        <w:t xml:space="preserve"> ensuring builders </w:t>
      </w:r>
      <w:r w:rsidR="007F68B8">
        <w:t>receive</w:t>
      </w:r>
      <w:r>
        <w:t xml:space="preserve"> all of the windows and doors for their project quickly.</w:t>
      </w:r>
    </w:p>
    <w:p w14:paraId="5D8ECA1D" w14:textId="77777777" w:rsidR="007D3527" w:rsidRDefault="007D3527" w:rsidP="00E96B08"/>
    <w:p w14:paraId="2B2F45CE" w14:textId="2D3D1154" w:rsidR="007D3527" w:rsidRDefault="007F68B8" w:rsidP="00E96B08">
      <w:r>
        <w:t>Among the</w:t>
      </w:r>
      <w:r w:rsidR="007D3527">
        <w:t xml:space="preserve"> Forgent Series products </w:t>
      </w:r>
      <w:r>
        <w:t xml:space="preserve">on </w:t>
      </w:r>
      <w:r w:rsidR="007D3527">
        <w:t>display in booth #W3870</w:t>
      </w:r>
      <w:r>
        <w:t xml:space="preserve"> are</w:t>
      </w:r>
      <w:r w:rsidR="007D3527">
        <w:t>:</w:t>
      </w:r>
    </w:p>
    <w:p w14:paraId="3316C149" w14:textId="3A0B50F8" w:rsidR="00245B45" w:rsidRDefault="007D3527" w:rsidP="004869EC">
      <w:pPr>
        <w:pStyle w:val="ListParagraph"/>
        <w:numPr>
          <w:ilvl w:val="0"/>
          <w:numId w:val="1"/>
        </w:numPr>
      </w:pPr>
      <w:r>
        <w:t>A</w:t>
      </w:r>
      <w:r w:rsidR="00032172">
        <w:t xml:space="preserve"> </w:t>
      </w:r>
      <w:r w:rsidR="00463810">
        <w:t>crank-out casement</w:t>
      </w:r>
      <w:r w:rsidR="007F68B8">
        <w:t>,</w:t>
      </w:r>
      <w:r w:rsidR="004869EC">
        <w:t xml:space="preserve"> </w:t>
      </w:r>
      <w:r w:rsidR="00052019">
        <w:t xml:space="preserve">with </w:t>
      </w:r>
      <w:r w:rsidR="004869EC">
        <w:t xml:space="preserve">a </w:t>
      </w:r>
      <w:r w:rsidR="00A9389F">
        <w:t xml:space="preserve">half-circle direct set </w:t>
      </w:r>
      <w:r w:rsidR="004869EC">
        <w:t>mulled above</w:t>
      </w:r>
      <w:r w:rsidR="007F68B8">
        <w:t xml:space="preserve"> it,</w:t>
      </w:r>
      <w:r>
        <w:t xml:space="preserve"> has</w:t>
      </w:r>
      <w:r w:rsidR="004869EC">
        <w:t xml:space="preserve"> a</w:t>
      </w:r>
      <w:r w:rsidR="00A9389F">
        <w:t>n</w:t>
      </w:r>
      <w:r w:rsidR="004869EC">
        <w:t xml:space="preserve"> </w:t>
      </w:r>
      <w:r w:rsidR="00A9389F">
        <w:t xml:space="preserve">integral Sahara </w:t>
      </w:r>
      <w:r w:rsidR="004869EC">
        <w:t xml:space="preserve">Glastra </w:t>
      </w:r>
      <w:r w:rsidR="00A9389F">
        <w:t xml:space="preserve">interior and </w:t>
      </w:r>
      <w:r w:rsidR="004869EC">
        <w:t xml:space="preserve">exterior with </w:t>
      </w:r>
      <w:r w:rsidR="00A9389F">
        <w:t>2-inch brickmould and Clay-colored hardware.</w:t>
      </w:r>
    </w:p>
    <w:p w14:paraId="37A59981" w14:textId="43E65066" w:rsidR="00C259B7" w:rsidRDefault="00C259B7" w:rsidP="00C259B7">
      <w:pPr>
        <w:pStyle w:val="ListParagraph"/>
        <w:numPr>
          <w:ilvl w:val="0"/>
          <w:numId w:val="1"/>
        </w:numPr>
      </w:pPr>
      <w:r>
        <w:t>A double hung</w:t>
      </w:r>
      <w:r w:rsidR="003C07BD">
        <w:t>,</w:t>
      </w:r>
      <w:r>
        <w:t xml:space="preserve"> with sash-set transom</w:t>
      </w:r>
      <w:r w:rsidR="003C07BD">
        <w:t>,</w:t>
      </w:r>
      <w:r>
        <w:t xml:space="preserve"> has a Glastra exterior with Midnight acrylic film and</w:t>
      </w:r>
      <w:r w:rsidR="007F68B8">
        <w:t xml:space="preserve"> is</w:t>
      </w:r>
      <w:r>
        <w:t xml:space="preserve"> complemented by a </w:t>
      </w:r>
      <w:r w:rsidR="00402ABE">
        <w:t>p</w:t>
      </w:r>
      <w:r>
        <w:t xml:space="preserve">ine </w:t>
      </w:r>
      <w:r w:rsidR="00402ABE">
        <w:t xml:space="preserve">wood </w:t>
      </w:r>
      <w:r>
        <w:t>interior with a field-applied clear coat. Energy-efficient insulating glass and Clay hardware complete the window.</w:t>
      </w:r>
    </w:p>
    <w:p w14:paraId="2D8EC6E2" w14:textId="01A758C8" w:rsidR="00AC2ACF" w:rsidRPr="008C7EED" w:rsidRDefault="00AC2ACF" w:rsidP="00AC2ACF">
      <w:pPr>
        <w:pStyle w:val="ListParagraph"/>
        <w:numPr>
          <w:ilvl w:val="0"/>
          <w:numId w:val="1"/>
        </w:numPr>
        <w:rPr>
          <w:color w:val="000000" w:themeColor="text1"/>
        </w:rPr>
      </w:pPr>
      <w:r w:rsidRPr="000261FA">
        <w:rPr>
          <w:color w:val="000000" w:themeColor="text1"/>
        </w:rPr>
        <w:t xml:space="preserve">A crank-out casement </w:t>
      </w:r>
      <w:r w:rsidR="00F45B9D" w:rsidRPr="000261FA">
        <w:rPr>
          <w:color w:val="000000" w:themeColor="text1"/>
        </w:rPr>
        <w:t>with</w:t>
      </w:r>
      <w:r w:rsidR="00F15228" w:rsidRPr="000261FA">
        <w:rPr>
          <w:color w:val="000000" w:themeColor="text1"/>
        </w:rPr>
        <w:t xml:space="preserve"> a Midnight interior</w:t>
      </w:r>
      <w:r w:rsidR="00F45B9D" w:rsidRPr="000261FA">
        <w:rPr>
          <w:color w:val="000000" w:themeColor="text1"/>
        </w:rPr>
        <w:t xml:space="preserve"> </w:t>
      </w:r>
      <w:r w:rsidR="00F45B9D" w:rsidRPr="008C7EED">
        <w:rPr>
          <w:color w:val="000000" w:themeColor="text1"/>
        </w:rPr>
        <w:t>exhibits</w:t>
      </w:r>
      <w:r w:rsidR="00F15228" w:rsidRPr="008C7EED">
        <w:rPr>
          <w:color w:val="000000" w:themeColor="text1"/>
        </w:rPr>
        <w:t xml:space="preserve"> </w:t>
      </w:r>
      <w:r w:rsidR="00DA6F9D" w:rsidRPr="008C7EED">
        <w:rPr>
          <w:color w:val="000000" w:themeColor="text1"/>
        </w:rPr>
        <w:t xml:space="preserve">our newest option for </w:t>
      </w:r>
      <w:r w:rsidR="00F15228" w:rsidRPr="008C7EED">
        <w:rPr>
          <w:color w:val="000000" w:themeColor="text1"/>
        </w:rPr>
        <w:t>2018.</w:t>
      </w:r>
      <w:r w:rsidRPr="008C7EED">
        <w:rPr>
          <w:color w:val="000000" w:themeColor="text1"/>
        </w:rPr>
        <w:t xml:space="preserve"> </w:t>
      </w:r>
      <w:r w:rsidR="00F15228" w:rsidRPr="008C7EED">
        <w:rPr>
          <w:color w:val="000000" w:themeColor="text1"/>
        </w:rPr>
        <w:t>A</w:t>
      </w:r>
      <w:r w:rsidRPr="008C7EED">
        <w:rPr>
          <w:color w:val="000000" w:themeColor="text1"/>
        </w:rPr>
        <w:t xml:space="preserve">vailable </w:t>
      </w:r>
      <w:r w:rsidR="0020764F" w:rsidRPr="008C7EED">
        <w:rPr>
          <w:color w:val="000000" w:themeColor="text1"/>
        </w:rPr>
        <w:t xml:space="preserve">with Midnight acrylic film </w:t>
      </w:r>
      <w:r w:rsidR="00F15228" w:rsidRPr="008C7EED">
        <w:rPr>
          <w:color w:val="000000" w:themeColor="text1"/>
        </w:rPr>
        <w:t>on</w:t>
      </w:r>
      <w:r w:rsidR="0020764F" w:rsidRPr="008C7EED">
        <w:rPr>
          <w:color w:val="000000" w:themeColor="text1"/>
        </w:rPr>
        <w:t xml:space="preserve"> the exterior, </w:t>
      </w:r>
      <w:r w:rsidR="00E71B9F" w:rsidRPr="008C7EED">
        <w:rPr>
          <w:color w:val="000000" w:themeColor="text1"/>
        </w:rPr>
        <w:t xml:space="preserve">the </w:t>
      </w:r>
      <w:r w:rsidR="00F15228" w:rsidRPr="008C7EED">
        <w:rPr>
          <w:color w:val="000000" w:themeColor="text1"/>
        </w:rPr>
        <w:t xml:space="preserve">display </w:t>
      </w:r>
      <w:r w:rsidR="00DA6F9D" w:rsidRPr="008C7EED">
        <w:rPr>
          <w:color w:val="000000" w:themeColor="text1"/>
        </w:rPr>
        <w:t>adds</w:t>
      </w:r>
      <w:r w:rsidR="00E71B9F" w:rsidRPr="008C7EED">
        <w:rPr>
          <w:color w:val="000000" w:themeColor="text1"/>
        </w:rPr>
        <w:t xml:space="preserve"> coordinat</w:t>
      </w:r>
      <w:r w:rsidR="005F23A8" w:rsidRPr="008C7EED">
        <w:rPr>
          <w:color w:val="000000" w:themeColor="text1"/>
        </w:rPr>
        <w:t>ing</w:t>
      </w:r>
      <w:r w:rsidRPr="008C7EED">
        <w:rPr>
          <w:color w:val="000000" w:themeColor="text1"/>
        </w:rPr>
        <w:t xml:space="preserve"> 2-1/4-inch interior ca</w:t>
      </w:r>
      <w:r w:rsidR="00E71B9F" w:rsidRPr="008C7EED">
        <w:rPr>
          <w:color w:val="000000" w:themeColor="text1"/>
        </w:rPr>
        <w:t xml:space="preserve">sing. </w:t>
      </w:r>
      <w:r w:rsidR="00E866FA" w:rsidRPr="008C7EED">
        <w:rPr>
          <w:color w:val="000000" w:themeColor="text1"/>
        </w:rPr>
        <w:t xml:space="preserve">While a </w:t>
      </w:r>
      <w:r w:rsidRPr="008C7EED">
        <w:rPr>
          <w:color w:val="000000" w:themeColor="text1"/>
        </w:rPr>
        <w:t xml:space="preserve">Satin Nickel folding handle </w:t>
      </w:r>
      <w:r w:rsidR="00E71B9F" w:rsidRPr="008C7EED">
        <w:rPr>
          <w:color w:val="000000" w:themeColor="text1"/>
        </w:rPr>
        <w:t>with</w:t>
      </w:r>
      <w:r w:rsidRPr="008C7EED">
        <w:rPr>
          <w:color w:val="000000" w:themeColor="text1"/>
        </w:rPr>
        <w:t xml:space="preserve"> multi-point locking lever</w:t>
      </w:r>
      <w:r w:rsidR="00E71B9F" w:rsidRPr="008C7EED">
        <w:rPr>
          <w:color w:val="000000" w:themeColor="text1"/>
        </w:rPr>
        <w:t xml:space="preserve"> </w:t>
      </w:r>
      <w:r w:rsidR="00E866FA" w:rsidRPr="008C7EED">
        <w:rPr>
          <w:color w:val="000000" w:themeColor="text1"/>
        </w:rPr>
        <w:t>is represented on</w:t>
      </w:r>
      <w:r w:rsidR="00E71B9F" w:rsidRPr="008C7EED">
        <w:rPr>
          <w:color w:val="000000" w:themeColor="text1"/>
        </w:rPr>
        <w:t xml:space="preserve"> th</w:t>
      </w:r>
      <w:r w:rsidR="008208DE" w:rsidRPr="008C7EED">
        <w:rPr>
          <w:color w:val="000000" w:themeColor="text1"/>
        </w:rPr>
        <w:t>e</w:t>
      </w:r>
      <w:r w:rsidR="00E71B9F" w:rsidRPr="008C7EED">
        <w:rPr>
          <w:color w:val="000000" w:themeColor="text1"/>
        </w:rPr>
        <w:t xml:space="preserve"> </w:t>
      </w:r>
      <w:r w:rsidR="00F15228" w:rsidRPr="008C7EED">
        <w:rPr>
          <w:color w:val="000000" w:themeColor="text1"/>
        </w:rPr>
        <w:t>window</w:t>
      </w:r>
      <w:r w:rsidR="00306A94" w:rsidRPr="008C7EED">
        <w:rPr>
          <w:color w:val="000000" w:themeColor="text1"/>
        </w:rPr>
        <w:t xml:space="preserve"> shown</w:t>
      </w:r>
      <w:r w:rsidR="00E866FA" w:rsidRPr="008C7EED">
        <w:rPr>
          <w:color w:val="000000" w:themeColor="text1"/>
        </w:rPr>
        <w:t>, Matte Black hardware is also available to further unify the aesthetic</w:t>
      </w:r>
      <w:r w:rsidR="00E71B9F" w:rsidRPr="008C7EED">
        <w:rPr>
          <w:color w:val="000000" w:themeColor="text1"/>
        </w:rPr>
        <w:t>.</w:t>
      </w:r>
      <w:r w:rsidR="004E466F" w:rsidRPr="008C7EED">
        <w:rPr>
          <w:color w:val="000000" w:themeColor="text1"/>
        </w:rPr>
        <w:t xml:space="preserve"> </w:t>
      </w:r>
    </w:p>
    <w:p w14:paraId="1066A3B1" w14:textId="77777777" w:rsidR="009D63E7" w:rsidRPr="008C7EED" w:rsidRDefault="009D63E7" w:rsidP="00D15A2F">
      <w:pPr>
        <w:rPr>
          <w:color w:val="000000" w:themeColor="text1"/>
        </w:rPr>
      </w:pPr>
    </w:p>
    <w:p w14:paraId="65FF2520" w14:textId="504B3474" w:rsidR="00C259B7" w:rsidRDefault="00C259B7" w:rsidP="00D15A2F">
      <w:r w:rsidRPr="008C7EED">
        <w:rPr>
          <w:color w:val="000000" w:themeColor="text1"/>
        </w:rPr>
        <w:t>T</w:t>
      </w:r>
      <w:r w:rsidR="00B7573D" w:rsidRPr="008C7EED">
        <w:rPr>
          <w:color w:val="000000" w:themeColor="text1"/>
        </w:rPr>
        <w:t>wo</w:t>
      </w:r>
      <w:r w:rsidRPr="008C7EED">
        <w:rPr>
          <w:color w:val="000000" w:themeColor="text1"/>
        </w:rPr>
        <w:t xml:space="preserve"> </w:t>
      </w:r>
      <w:r w:rsidR="008C7EED" w:rsidRPr="008C7EED">
        <w:rPr>
          <w:color w:val="000000" w:themeColor="text1"/>
        </w:rPr>
        <w:t>Forgent Series</w:t>
      </w:r>
      <w:r w:rsidR="00402ABE" w:rsidRPr="008C7EED">
        <w:rPr>
          <w:color w:val="000000" w:themeColor="text1"/>
        </w:rPr>
        <w:t xml:space="preserve"> impact-resistant </w:t>
      </w:r>
      <w:r w:rsidRPr="008C7EED">
        <w:rPr>
          <w:color w:val="000000" w:themeColor="text1"/>
        </w:rPr>
        <w:t xml:space="preserve">units are shown </w:t>
      </w:r>
      <w:r w:rsidR="00402ABE" w:rsidRPr="008C7EED">
        <w:rPr>
          <w:color w:val="000000" w:themeColor="text1"/>
        </w:rPr>
        <w:t>in Kolbe’s NAHB IBS booth</w:t>
      </w:r>
      <w:r w:rsidR="00DF2C60" w:rsidRPr="008C7EED">
        <w:rPr>
          <w:color w:val="000000" w:themeColor="text1"/>
        </w:rPr>
        <w:t>.</w:t>
      </w:r>
      <w:r w:rsidRPr="008C7EED">
        <w:rPr>
          <w:color w:val="000000" w:themeColor="text1"/>
        </w:rPr>
        <w:t xml:space="preserve"> </w:t>
      </w:r>
      <w:r w:rsidR="00DF2C60" w:rsidRPr="008C7EED">
        <w:rPr>
          <w:color w:val="000000" w:themeColor="text1"/>
        </w:rPr>
        <w:t>The</w:t>
      </w:r>
      <w:r w:rsidR="00A364E8" w:rsidRPr="008C7EED">
        <w:rPr>
          <w:color w:val="000000" w:themeColor="text1"/>
        </w:rPr>
        <w:t xml:space="preserve"> </w:t>
      </w:r>
      <w:r w:rsidR="00A364E8" w:rsidRPr="00C31BB6">
        <w:t xml:space="preserve">sash and frame require no additional reinforcements to pass </w:t>
      </w:r>
      <w:r w:rsidR="00045433">
        <w:t>the rigorous impact testing</w:t>
      </w:r>
      <w:r w:rsidR="00A364E8" w:rsidRPr="00C31BB6">
        <w:t xml:space="preserve"> – a testament to </w:t>
      </w:r>
      <w:r w:rsidR="00A364E8">
        <w:t xml:space="preserve">the </w:t>
      </w:r>
      <w:r w:rsidR="00A364E8" w:rsidRPr="00C31BB6">
        <w:t>Glastra material and the design of the window.</w:t>
      </w:r>
      <w:r w:rsidR="00A364E8">
        <w:t xml:space="preserve"> </w:t>
      </w:r>
      <w:r w:rsidR="00045433" w:rsidRPr="00C31BB6">
        <w:t xml:space="preserve">These </w:t>
      </w:r>
      <w:r w:rsidR="00045433">
        <w:t xml:space="preserve">all-Glastra </w:t>
      </w:r>
      <w:r w:rsidR="00045433" w:rsidRPr="00C31BB6">
        <w:t xml:space="preserve">units are certified for </w:t>
      </w:r>
      <w:r w:rsidR="00402ABE">
        <w:t>W</w:t>
      </w:r>
      <w:r w:rsidR="00045433" w:rsidRPr="00C31BB6">
        <w:t xml:space="preserve">ind </w:t>
      </w:r>
      <w:r w:rsidR="00402ABE">
        <w:t>Z</w:t>
      </w:r>
      <w:r w:rsidR="00045433" w:rsidRPr="00C31BB6">
        <w:t>one 4</w:t>
      </w:r>
      <w:r w:rsidR="00045433">
        <w:t>:</w:t>
      </w:r>
    </w:p>
    <w:p w14:paraId="57EC3A00" w14:textId="436AB3FF" w:rsidR="00C259B7" w:rsidRDefault="00C259B7" w:rsidP="00C259B7">
      <w:pPr>
        <w:pStyle w:val="ListParagraph"/>
        <w:numPr>
          <w:ilvl w:val="0"/>
          <w:numId w:val="2"/>
        </w:numPr>
      </w:pPr>
      <w:r>
        <w:t xml:space="preserve">A crank-out casement has a Glastra exterior with Bronze acrylic film and a primed latex interior, ready for field finishing. </w:t>
      </w:r>
      <w:r w:rsidR="00402ABE">
        <w:t xml:space="preserve">Its </w:t>
      </w:r>
      <w:r>
        <w:t>7/8-inch impact laminated glass provides security, and Satin Nickel hardware provides easy operation.</w:t>
      </w:r>
    </w:p>
    <w:p w14:paraId="04FD7091" w14:textId="55EA1862" w:rsidR="00245B45" w:rsidRDefault="006C16A0" w:rsidP="00D15A2F">
      <w:pPr>
        <w:pStyle w:val="ListParagraph"/>
        <w:numPr>
          <w:ilvl w:val="0"/>
          <w:numId w:val="1"/>
        </w:numPr>
      </w:pPr>
      <w:r>
        <w:t>A</w:t>
      </w:r>
      <w:r w:rsidR="006E4CA7">
        <w:t xml:space="preserve"> </w:t>
      </w:r>
      <w:r w:rsidR="00554044">
        <w:t>sliding patio door</w:t>
      </w:r>
      <w:r>
        <w:t xml:space="preserve">, to </w:t>
      </w:r>
      <w:r w:rsidR="00032172">
        <w:t>complement All Glastra windows</w:t>
      </w:r>
      <w:r>
        <w:t xml:space="preserve">, </w:t>
      </w:r>
      <w:r w:rsidR="00554044">
        <w:t>is shown with a</w:t>
      </w:r>
      <w:r w:rsidR="006E4CA7">
        <w:t>n integral</w:t>
      </w:r>
      <w:r w:rsidR="00554044">
        <w:t xml:space="preserve"> </w:t>
      </w:r>
      <w:r w:rsidR="00F57AA4">
        <w:t>Cloud interior and exterior, Satin Nickel</w:t>
      </w:r>
      <w:r w:rsidR="00554044">
        <w:t xml:space="preserve"> hardware with multi-point lock</w:t>
      </w:r>
      <w:r w:rsidR="00B9365B">
        <w:t xml:space="preserve"> and</w:t>
      </w:r>
      <w:r w:rsidR="00554044">
        <w:t xml:space="preserve"> </w:t>
      </w:r>
      <w:r w:rsidR="00F57AA4">
        <w:t>impact laminated glass</w:t>
      </w:r>
      <w:r w:rsidR="00554044">
        <w:t>.</w:t>
      </w:r>
    </w:p>
    <w:p w14:paraId="0D05BADD" w14:textId="71D6220F" w:rsidR="00435754" w:rsidRDefault="002C6952" w:rsidP="00245B45">
      <w:pPr>
        <w:spacing w:before="240"/>
      </w:pPr>
      <w:r>
        <w:lastRenderedPageBreak/>
        <w:t xml:space="preserve">“Through </w:t>
      </w:r>
      <w:r w:rsidR="000E0E6C">
        <w:t xml:space="preserve">ongoing </w:t>
      </w:r>
      <w:r>
        <w:t xml:space="preserve">research of new materials and development of advanced design, Kolbe </w:t>
      </w:r>
      <w:r w:rsidR="005319E9" w:rsidRPr="000E0E6C">
        <w:t>continues</w:t>
      </w:r>
      <w:r w:rsidR="005319E9">
        <w:t xml:space="preserve"> to meet</w:t>
      </w:r>
      <w:r>
        <w:t xml:space="preserve"> the needs of home builders</w:t>
      </w:r>
      <w:r w:rsidR="005319E9">
        <w:t>, architects and homeowners</w:t>
      </w:r>
      <w:r>
        <w:t xml:space="preserve"> everywhere</w:t>
      </w:r>
      <w:r w:rsidR="00E546D4">
        <w:t>,”</w:t>
      </w:r>
      <w:r w:rsidR="00E546D4" w:rsidRPr="00E546D4">
        <w:t xml:space="preserve"> </w:t>
      </w:r>
      <w:r w:rsidR="00E546D4">
        <w:t>says De Lonay. “</w:t>
      </w:r>
      <w:r w:rsidR="003B0A3B">
        <w:t xml:space="preserve">We </w:t>
      </w:r>
      <w:r w:rsidR="005319E9">
        <w:t xml:space="preserve">constantly </w:t>
      </w:r>
      <w:r w:rsidR="003B0A3B">
        <w:t>innovate to bring the best products to the market</w:t>
      </w:r>
      <w:r w:rsidR="00E546D4">
        <w:t>, and our</w:t>
      </w:r>
      <w:r w:rsidR="00435754">
        <w:t xml:space="preserve"> new Forgent Series </w:t>
      </w:r>
      <w:r w:rsidR="00E546D4">
        <w:t xml:space="preserve">really delivers when it comes to </w:t>
      </w:r>
      <w:r w:rsidR="00F57AA4">
        <w:t xml:space="preserve">durability, </w:t>
      </w:r>
      <w:r w:rsidR="00E546D4">
        <w:t>efficiency and performance.”</w:t>
      </w:r>
    </w:p>
    <w:p w14:paraId="29129501" w14:textId="77777777" w:rsidR="00E110BB" w:rsidRDefault="00E110BB" w:rsidP="00CF7CDF">
      <w:pPr>
        <w:contextualSpacing/>
        <w:rPr>
          <w:i/>
          <w:iCs/>
          <w:color w:val="000000"/>
        </w:rPr>
      </w:pPr>
    </w:p>
    <w:p w14:paraId="13437A87" w14:textId="77777777" w:rsidR="00402ABE" w:rsidRDefault="00402ABE" w:rsidP="00CF7CDF">
      <w:pPr>
        <w:contextualSpacing/>
        <w:rPr>
          <w:i/>
          <w:iCs/>
          <w:color w:val="000000"/>
        </w:rPr>
      </w:pPr>
    </w:p>
    <w:p w14:paraId="48EB192F" w14:textId="6B68BCFC" w:rsidR="00E110BB" w:rsidRPr="007E6041" w:rsidRDefault="00E110BB" w:rsidP="00E110BB">
      <w:pPr>
        <w:ind w:right="90"/>
        <w:contextualSpacing/>
        <w:rPr>
          <w:i/>
          <w:iCs/>
          <w:color w:val="000000"/>
        </w:rPr>
      </w:pPr>
      <w:r w:rsidRPr="007E6041">
        <w:rPr>
          <w:i/>
          <w:iCs/>
          <w:color w:val="000000"/>
        </w:rPr>
        <w:t xml:space="preserve">What began in 1946 as a two-brother team has grown into an internationally respected manufacturing company. </w:t>
      </w:r>
      <w:r>
        <w:rPr>
          <w:i/>
          <w:iCs/>
          <w:color w:val="000000"/>
        </w:rPr>
        <w:t>Kolbe Windows &amp; Doors</w:t>
      </w:r>
      <w:r w:rsidRPr="007E6041">
        <w:rPr>
          <w:i/>
          <w:iCs/>
          <w:color w:val="000000"/>
        </w:rPr>
        <w:t xml:space="preserve"> is one of the nation</w:t>
      </w:r>
      <w:r>
        <w:rPr>
          <w:i/>
          <w:iCs/>
          <w:color w:val="000000"/>
        </w:rPr>
        <w:t>’</w:t>
      </w:r>
      <w:r w:rsidRPr="007E6041">
        <w:rPr>
          <w:i/>
          <w:iCs/>
          <w:color w:val="000000"/>
        </w:rPr>
        <w:t xml:space="preserve">s leading manufacturers of windows and doors for residential and commercial markets. After </w:t>
      </w:r>
      <w:r w:rsidR="00F57AA4">
        <w:rPr>
          <w:i/>
          <w:iCs/>
          <w:color w:val="000000"/>
        </w:rPr>
        <w:t xml:space="preserve">more than </w:t>
      </w:r>
      <w:r>
        <w:rPr>
          <w:i/>
          <w:iCs/>
          <w:color w:val="000000"/>
        </w:rPr>
        <w:t>70</w:t>
      </w:r>
      <w:r w:rsidRPr="007E6041">
        <w:rPr>
          <w:i/>
          <w:iCs/>
          <w:color w:val="000000"/>
        </w:rPr>
        <w:t xml:space="preserve"> years, Kolbe products are best known for superior quality, custom craftsmanship, attention to detail, as well as</w:t>
      </w:r>
      <w:r>
        <w:rPr>
          <w:i/>
          <w:iCs/>
          <w:color w:val="000000"/>
        </w:rPr>
        <w:t xml:space="preserve"> innovative and unique designs.</w:t>
      </w:r>
      <w:r w:rsidR="00402ABE">
        <w:rPr>
          <w:i/>
          <w:iCs/>
          <w:color w:val="000000"/>
        </w:rPr>
        <w:t xml:space="preserve"> To learn more, please visit </w:t>
      </w:r>
      <w:hyperlink r:id="rId6" w:history="1">
        <w:r w:rsidR="001737C9" w:rsidRPr="00F51B64">
          <w:rPr>
            <w:rStyle w:val="Hyperlink"/>
            <w:i/>
            <w:iCs/>
          </w:rPr>
          <w:t>https://www.kolbewindows.com</w:t>
        </w:r>
      </w:hyperlink>
      <w:r w:rsidR="00402ABE">
        <w:rPr>
          <w:i/>
          <w:iCs/>
          <w:color w:val="000000"/>
        </w:rPr>
        <w:t>.</w:t>
      </w:r>
      <w:r w:rsidR="001737C9">
        <w:rPr>
          <w:i/>
          <w:iCs/>
          <w:color w:val="000000"/>
        </w:rPr>
        <w:t xml:space="preserve"> </w:t>
      </w:r>
    </w:p>
    <w:p w14:paraId="7E320766" w14:textId="77777777" w:rsidR="00E110BB" w:rsidRPr="007E6041" w:rsidRDefault="00E110BB" w:rsidP="00E110BB">
      <w:pPr>
        <w:ind w:right="90"/>
        <w:contextualSpacing/>
        <w:jc w:val="center"/>
        <w:rPr>
          <w:i/>
          <w:color w:val="000000"/>
        </w:rPr>
      </w:pPr>
      <w:r w:rsidRPr="007E6041">
        <w:rPr>
          <w:i/>
          <w:color w:val="000000"/>
        </w:rPr>
        <w:t>###</w:t>
      </w:r>
    </w:p>
    <w:p w14:paraId="14D4C9C5" w14:textId="77777777" w:rsidR="00E110BB" w:rsidRDefault="00E110BB"/>
    <w:sectPr w:rsidR="00E110BB" w:rsidSect="00FC45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D2318C"/>
    <w:multiLevelType w:val="hybridMultilevel"/>
    <w:tmpl w:val="0FA460E0"/>
    <w:lvl w:ilvl="0" w:tplc="DCE26AAA">
      <w:start w:val="1"/>
      <w:numFmt w:val="bullet"/>
      <w:lvlText w:val=""/>
      <w:lvlJc w:val="left"/>
      <w:pPr>
        <w:ind w:left="180" w:hanging="18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2E763B"/>
    <w:multiLevelType w:val="hybridMultilevel"/>
    <w:tmpl w:val="291EDBF4"/>
    <w:lvl w:ilvl="0" w:tplc="99421F3E">
      <w:start w:val="1"/>
      <w:numFmt w:val="bullet"/>
      <w:lvlText w:val=""/>
      <w:lvlJc w:val="left"/>
      <w:pPr>
        <w:ind w:left="180" w:hanging="18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475"/>
    <w:rsid w:val="00011539"/>
    <w:rsid w:val="000261FA"/>
    <w:rsid w:val="00032172"/>
    <w:rsid w:val="00045433"/>
    <w:rsid w:val="00052019"/>
    <w:rsid w:val="00080DA8"/>
    <w:rsid w:val="000C4420"/>
    <w:rsid w:val="000E0E6C"/>
    <w:rsid w:val="000E20AE"/>
    <w:rsid w:val="001055B3"/>
    <w:rsid w:val="00122DBB"/>
    <w:rsid w:val="001351AB"/>
    <w:rsid w:val="00161386"/>
    <w:rsid w:val="0016487C"/>
    <w:rsid w:val="001737C9"/>
    <w:rsid w:val="001811BD"/>
    <w:rsid w:val="001B0590"/>
    <w:rsid w:val="001C11B5"/>
    <w:rsid w:val="001C1B47"/>
    <w:rsid w:val="001C5BFC"/>
    <w:rsid w:val="001D4662"/>
    <w:rsid w:val="001E27DB"/>
    <w:rsid w:val="0020764F"/>
    <w:rsid w:val="002117B3"/>
    <w:rsid w:val="002165CF"/>
    <w:rsid w:val="00237F18"/>
    <w:rsid w:val="00245B45"/>
    <w:rsid w:val="0025321E"/>
    <w:rsid w:val="00263B6F"/>
    <w:rsid w:val="00287C12"/>
    <w:rsid w:val="002A1905"/>
    <w:rsid w:val="002B0360"/>
    <w:rsid w:val="002B5081"/>
    <w:rsid w:val="002C6952"/>
    <w:rsid w:val="002E7E80"/>
    <w:rsid w:val="002F78F3"/>
    <w:rsid w:val="00306A94"/>
    <w:rsid w:val="003117E6"/>
    <w:rsid w:val="00312420"/>
    <w:rsid w:val="0031547E"/>
    <w:rsid w:val="003764E9"/>
    <w:rsid w:val="00385576"/>
    <w:rsid w:val="0039582A"/>
    <w:rsid w:val="003A2EC4"/>
    <w:rsid w:val="003A7EDD"/>
    <w:rsid w:val="003B0A3B"/>
    <w:rsid w:val="003B626F"/>
    <w:rsid w:val="003C07BD"/>
    <w:rsid w:val="003D07CA"/>
    <w:rsid w:val="003D4A6D"/>
    <w:rsid w:val="003E5A50"/>
    <w:rsid w:val="003F0639"/>
    <w:rsid w:val="003F2AEE"/>
    <w:rsid w:val="003F7B93"/>
    <w:rsid w:val="00402ABE"/>
    <w:rsid w:val="0041089A"/>
    <w:rsid w:val="0042039C"/>
    <w:rsid w:val="004313AC"/>
    <w:rsid w:val="00435754"/>
    <w:rsid w:val="00447567"/>
    <w:rsid w:val="00463810"/>
    <w:rsid w:val="004869EC"/>
    <w:rsid w:val="0049081A"/>
    <w:rsid w:val="00491D26"/>
    <w:rsid w:val="004A1518"/>
    <w:rsid w:val="004B6A81"/>
    <w:rsid w:val="004C2E96"/>
    <w:rsid w:val="004D5B32"/>
    <w:rsid w:val="004E466F"/>
    <w:rsid w:val="004F4BB2"/>
    <w:rsid w:val="005277CB"/>
    <w:rsid w:val="005319E9"/>
    <w:rsid w:val="00554044"/>
    <w:rsid w:val="00564491"/>
    <w:rsid w:val="005859BF"/>
    <w:rsid w:val="005A3298"/>
    <w:rsid w:val="005B346B"/>
    <w:rsid w:val="005B5112"/>
    <w:rsid w:val="005D7DE1"/>
    <w:rsid w:val="005E5FEE"/>
    <w:rsid w:val="005F23A8"/>
    <w:rsid w:val="00645877"/>
    <w:rsid w:val="00650440"/>
    <w:rsid w:val="0066338B"/>
    <w:rsid w:val="00671E20"/>
    <w:rsid w:val="006B4FBD"/>
    <w:rsid w:val="006C1215"/>
    <w:rsid w:val="006C16A0"/>
    <w:rsid w:val="006C1C0E"/>
    <w:rsid w:val="006E4CA7"/>
    <w:rsid w:val="007056A3"/>
    <w:rsid w:val="00717F15"/>
    <w:rsid w:val="00753485"/>
    <w:rsid w:val="00772A0B"/>
    <w:rsid w:val="00773311"/>
    <w:rsid w:val="007C5079"/>
    <w:rsid w:val="007C7CB9"/>
    <w:rsid w:val="007D3527"/>
    <w:rsid w:val="007F68B8"/>
    <w:rsid w:val="0081518B"/>
    <w:rsid w:val="008172CF"/>
    <w:rsid w:val="008208DE"/>
    <w:rsid w:val="00846FC0"/>
    <w:rsid w:val="008553AB"/>
    <w:rsid w:val="0086447D"/>
    <w:rsid w:val="008B3A18"/>
    <w:rsid w:val="008C7EED"/>
    <w:rsid w:val="008D71A4"/>
    <w:rsid w:val="008F7B18"/>
    <w:rsid w:val="009339B3"/>
    <w:rsid w:val="00966AB9"/>
    <w:rsid w:val="00977E4C"/>
    <w:rsid w:val="009A2719"/>
    <w:rsid w:val="009C4C31"/>
    <w:rsid w:val="009D63E7"/>
    <w:rsid w:val="009E2352"/>
    <w:rsid w:val="009E5F1D"/>
    <w:rsid w:val="00A1383C"/>
    <w:rsid w:val="00A3199A"/>
    <w:rsid w:val="00A364E8"/>
    <w:rsid w:val="00A43475"/>
    <w:rsid w:val="00A44A16"/>
    <w:rsid w:val="00A45DDB"/>
    <w:rsid w:val="00A619B0"/>
    <w:rsid w:val="00A70298"/>
    <w:rsid w:val="00A9389F"/>
    <w:rsid w:val="00AA2F99"/>
    <w:rsid w:val="00AC2ACF"/>
    <w:rsid w:val="00AD38EA"/>
    <w:rsid w:val="00AE0DC9"/>
    <w:rsid w:val="00B043D0"/>
    <w:rsid w:val="00B05243"/>
    <w:rsid w:val="00B10346"/>
    <w:rsid w:val="00B160B0"/>
    <w:rsid w:val="00B433C9"/>
    <w:rsid w:val="00B45748"/>
    <w:rsid w:val="00B54ED8"/>
    <w:rsid w:val="00B62226"/>
    <w:rsid w:val="00B72733"/>
    <w:rsid w:val="00B7573D"/>
    <w:rsid w:val="00B860CD"/>
    <w:rsid w:val="00B9365B"/>
    <w:rsid w:val="00BA4545"/>
    <w:rsid w:val="00BC5EEC"/>
    <w:rsid w:val="00C259B7"/>
    <w:rsid w:val="00C31BB6"/>
    <w:rsid w:val="00C42CB5"/>
    <w:rsid w:val="00C50294"/>
    <w:rsid w:val="00C50F02"/>
    <w:rsid w:val="00C54270"/>
    <w:rsid w:val="00C62B58"/>
    <w:rsid w:val="00C65060"/>
    <w:rsid w:val="00CA3DBD"/>
    <w:rsid w:val="00CB4761"/>
    <w:rsid w:val="00CD158E"/>
    <w:rsid w:val="00CD21DD"/>
    <w:rsid w:val="00CF7CDF"/>
    <w:rsid w:val="00D02833"/>
    <w:rsid w:val="00D069A3"/>
    <w:rsid w:val="00D15A2F"/>
    <w:rsid w:val="00D243C2"/>
    <w:rsid w:val="00D31BBB"/>
    <w:rsid w:val="00D508BF"/>
    <w:rsid w:val="00D8592F"/>
    <w:rsid w:val="00D9703D"/>
    <w:rsid w:val="00DA6F9D"/>
    <w:rsid w:val="00DB1003"/>
    <w:rsid w:val="00DB5F01"/>
    <w:rsid w:val="00DF2C60"/>
    <w:rsid w:val="00E02F96"/>
    <w:rsid w:val="00E110BB"/>
    <w:rsid w:val="00E23585"/>
    <w:rsid w:val="00E530C5"/>
    <w:rsid w:val="00E546D4"/>
    <w:rsid w:val="00E71B9F"/>
    <w:rsid w:val="00E73908"/>
    <w:rsid w:val="00E77C2E"/>
    <w:rsid w:val="00E82B76"/>
    <w:rsid w:val="00E866FA"/>
    <w:rsid w:val="00E96B08"/>
    <w:rsid w:val="00EB63B1"/>
    <w:rsid w:val="00EF2BE5"/>
    <w:rsid w:val="00EF5B54"/>
    <w:rsid w:val="00F15228"/>
    <w:rsid w:val="00F16A92"/>
    <w:rsid w:val="00F23021"/>
    <w:rsid w:val="00F426D3"/>
    <w:rsid w:val="00F45B9D"/>
    <w:rsid w:val="00F53FDE"/>
    <w:rsid w:val="00F57AA4"/>
    <w:rsid w:val="00F72E4C"/>
    <w:rsid w:val="00F96A33"/>
    <w:rsid w:val="00FA191F"/>
    <w:rsid w:val="00FA437A"/>
    <w:rsid w:val="00FA653C"/>
    <w:rsid w:val="00FC45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72A7A6"/>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43475"/>
    <w:rPr>
      <w:rFonts w:ascii="Times New Roman" w:eastAsia="MS Mincho" w:hAnsi="Times New Roman" w:cs="Times New Roman"/>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110BB"/>
    <w:rPr>
      <w:color w:val="0000FF"/>
      <w:u w:val="single"/>
    </w:rPr>
  </w:style>
  <w:style w:type="paragraph" w:styleId="BalloonText">
    <w:name w:val="Balloon Text"/>
    <w:basedOn w:val="Normal"/>
    <w:link w:val="BalloonTextChar"/>
    <w:uiPriority w:val="99"/>
    <w:semiHidden/>
    <w:unhideWhenUsed/>
    <w:rsid w:val="00E02F9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02F96"/>
    <w:rPr>
      <w:rFonts w:ascii="Lucida Grande" w:eastAsia="MS Mincho" w:hAnsi="Lucida Grande" w:cs="Lucida Grande"/>
      <w:sz w:val="18"/>
      <w:szCs w:val="18"/>
      <w:lang w:eastAsia="ja-JP"/>
    </w:rPr>
  </w:style>
  <w:style w:type="character" w:styleId="CommentReference">
    <w:name w:val="annotation reference"/>
    <w:basedOn w:val="DefaultParagraphFont"/>
    <w:uiPriority w:val="99"/>
    <w:semiHidden/>
    <w:unhideWhenUsed/>
    <w:rsid w:val="00E02F96"/>
    <w:rPr>
      <w:sz w:val="18"/>
      <w:szCs w:val="18"/>
    </w:rPr>
  </w:style>
  <w:style w:type="paragraph" w:styleId="CommentText">
    <w:name w:val="annotation text"/>
    <w:basedOn w:val="Normal"/>
    <w:link w:val="CommentTextChar"/>
    <w:uiPriority w:val="99"/>
    <w:semiHidden/>
    <w:unhideWhenUsed/>
    <w:rsid w:val="00E02F96"/>
    <w:rPr>
      <w:sz w:val="24"/>
      <w:szCs w:val="24"/>
    </w:rPr>
  </w:style>
  <w:style w:type="character" w:customStyle="1" w:styleId="CommentTextChar">
    <w:name w:val="Comment Text Char"/>
    <w:basedOn w:val="DefaultParagraphFont"/>
    <w:link w:val="CommentText"/>
    <w:uiPriority w:val="99"/>
    <w:semiHidden/>
    <w:rsid w:val="00E02F96"/>
    <w:rPr>
      <w:rFonts w:ascii="Times New Roman" w:eastAsia="MS Mincho" w:hAnsi="Times New Roman" w:cs="Times New Roman"/>
      <w:lang w:eastAsia="ja-JP"/>
    </w:rPr>
  </w:style>
  <w:style w:type="paragraph" w:styleId="CommentSubject">
    <w:name w:val="annotation subject"/>
    <w:basedOn w:val="CommentText"/>
    <w:next w:val="CommentText"/>
    <w:link w:val="CommentSubjectChar"/>
    <w:uiPriority w:val="99"/>
    <w:semiHidden/>
    <w:unhideWhenUsed/>
    <w:rsid w:val="00E02F96"/>
    <w:rPr>
      <w:b/>
      <w:bCs/>
      <w:sz w:val="20"/>
      <w:szCs w:val="20"/>
    </w:rPr>
  </w:style>
  <w:style w:type="character" w:customStyle="1" w:styleId="CommentSubjectChar">
    <w:name w:val="Comment Subject Char"/>
    <w:basedOn w:val="CommentTextChar"/>
    <w:link w:val="CommentSubject"/>
    <w:uiPriority w:val="99"/>
    <w:semiHidden/>
    <w:rsid w:val="00E02F96"/>
    <w:rPr>
      <w:rFonts w:ascii="Times New Roman" w:eastAsia="MS Mincho" w:hAnsi="Times New Roman" w:cs="Times New Roman"/>
      <w:b/>
      <w:bCs/>
      <w:sz w:val="20"/>
      <w:szCs w:val="20"/>
      <w:lang w:eastAsia="ja-JP"/>
    </w:rPr>
  </w:style>
  <w:style w:type="paragraph" w:styleId="ListParagraph">
    <w:name w:val="List Paragraph"/>
    <w:basedOn w:val="Normal"/>
    <w:uiPriority w:val="34"/>
    <w:qFormat/>
    <w:rsid w:val="00753485"/>
    <w:pPr>
      <w:ind w:left="720"/>
      <w:contextualSpacing/>
    </w:pPr>
  </w:style>
  <w:style w:type="paragraph" w:styleId="Revision">
    <w:name w:val="Revision"/>
    <w:hidden/>
    <w:uiPriority w:val="99"/>
    <w:semiHidden/>
    <w:rsid w:val="00402ABE"/>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s://www.kolbewindows.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 Work File D_1.tmp</Template>
  <TotalTime>8</TotalTime>
  <Pages>2</Pages>
  <Words>684</Words>
  <Characters>3905</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Company>
  <LinksUpToDate>false</LinksUpToDate>
  <CharactersWithSpaces>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Gutsch-Hoffmann</dc:creator>
  <cp:keywords/>
  <dc:description/>
  <cp:lastModifiedBy>Therese Joanis</cp:lastModifiedBy>
  <cp:revision>11</cp:revision>
  <dcterms:created xsi:type="dcterms:W3CDTF">2017-11-29T17:07:00Z</dcterms:created>
  <dcterms:modified xsi:type="dcterms:W3CDTF">2017-12-08T16:19:00Z</dcterms:modified>
</cp:coreProperties>
</file>